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334" w:type="dxa"/>
        <w:tblInd w:w="-106" w:type="dxa"/>
        <w:tblLook w:val="00A0"/>
      </w:tblPr>
      <w:tblGrid>
        <w:gridCol w:w="5280"/>
        <w:gridCol w:w="1540"/>
        <w:gridCol w:w="1820"/>
        <w:gridCol w:w="306"/>
        <w:gridCol w:w="1357"/>
        <w:gridCol w:w="485"/>
        <w:gridCol w:w="1236"/>
        <w:gridCol w:w="324"/>
        <w:gridCol w:w="1570"/>
        <w:gridCol w:w="226"/>
        <w:gridCol w:w="1190"/>
      </w:tblGrid>
      <w:tr w:rsidR="00BF7B2A" w:rsidRPr="00643409">
        <w:trPr>
          <w:trHeight w:val="300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F7B2A" w:rsidRPr="00D825D8" w:rsidRDefault="00BF7B2A" w:rsidP="00D825D8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bookmarkStart w:id="0" w:name="RANGE_A1_G55"/>
            <w:bookmarkEnd w:id="0"/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F7B2A" w:rsidRPr="00D825D8" w:rsidRDefault="00BF7B2A" w:rsidP="00D825D8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F7B2A" w:rsidRPr="00D825D8" w:rsidRDefault="00BF7B2A" w:rsidP="00D825D8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66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F7B2A" w:rsidRPr="00D825D8" w:rsidRDefault="00BF7B2A" w:rsidP="00D825D8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2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F7B2A" w:rsidRPr="00D825D8" w:rsidRDefault="00BF7B2A" w:rsidP="00D825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0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F7B2A" w:rsidRPr="00643409" w:rsidRDefault="00BF7B2A" w:rsidP="00D825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</w:pPr>
            <w:r w:rsidRPr="00643409"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  <w:t>Anexa nr.  44</w:t>
            </w:r>
            <w:r w:rsidRPr="00643409"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  <w:br/>
              <w:t xml:space="preserve">la decizia Consiliului </w:t>
            </w:r>
            <w:r w:rsidRPr="00643409"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  <w:br/>
              <w:t xml:space="preserve">municipal Chişinău </w:t>
            </w:r>
            <w:r w:rsidRPr="00643409"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  <w:br/>
              <w:t xml:space="preserve">nr. </w:t>
            </w:r>
            <w:r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  <w:t>4/1</w:t>
            </w:r>
            <w:r w:rsidRPr="00643409"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  <w:t xml:space="preserve"> din  </w:t>
            </w:r>
            <w:r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  <w:t>13.05.</w:t>
            </w:r>
            <w:r w:rsidRPr="00643409"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  <w:t>2014</w:t>
            </w:r>
          </w:p>
        </w:tc>
      </w:tr>
      <w:tr w:rsidR="00BF7B2A" w:rsidRPr="00643409">
        <w:trPr>
          <w:trHeight w:val="300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F7B2A" w:rsidRPr="00643409" w:rsidRDefault="00BF7B2A" w:rsidP="00D825D8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it-IT"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F7B2A" w:rsidRPr="00643409" w:rsidRDefault="00BF7B2A" w:rsidP="00D825D8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it-IT"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F7B2A" w:rsidRPr="00643409" w:rsidRDefault="00BF7B2A" w:rsidP="00D825D8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it-IT" w:eastAsia="ru-RU"/>
              </w:rPr>
            </w:pPr>
          </w:p>
        </w:tc>
        <w:tc>
          <w:tcPr>
            <w:tcW w:w="166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F7B2A" w:rsidRPr="00643409" w:rsidRDefault="00BF7B2A" w:rsidP="00D825D8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it-IT" w:eastAsia="ru-RU"/>
              </w:rPr>
            </w:pPr>
          </w:p>
        </w:tc>
        <w:tc>
          <w:tcPr>
            <w:tcW w:w="172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F7B2A" w:rsidRPr="00643409" w:rsidRDefault="00BF7B2A" w:rsidP="00D825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</w:pPr>
          </w:p>
        </w:tc>
        <w:tc>
          <w:tcPr>
            <w:tcW w:w="3310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7B2A" w:rsidRPr="00643409" w:rsidRDefault="00BF7B2A" w:rsidP="00D825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</w:pPr>
          </w:p>
        </w:tc>
      </w:tr>
      <w:tr w:rsidR="00BF7B2A" w:rsidRPr="00643409">
        <w:trPr>
          <w:trHeight w:val="109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F7B2A" w:rsidRPr="00643409" w:rsidRDefault="00BF7B2A" w:rsidP="00D825D8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it-IT"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F7B2A" w:rsidRPr="00643409" w:rsidRDefault="00BF7B2A" w:rsidP="00D825D8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it-IT"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F7B2A" w:rsidRPr="00643409" w:rsidRDefault="00BF7B2A" w:rsidP="00D825D8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it-IT" w:eastAsia="ru-RU"/>
              </w:rPr>
            </w:pPr>
          </w:p>
        </w:tc>
        <w:tc>
          <w:tcPr>
            <w:tcW w:w="166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F7B2A" w:rsidRPr="00643409" w:rsidRDefault="00BF7B2A" w:rsidP="00D825D8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it-IT" w:eastAsia="ru-RU"/>
              </w:rPr>
            </w:pPr>
          </w:p>
        </w:tc>
        <w:tc>
          <w:tcPr>
            <w:tcW w:w="172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F7B2A" w:rsidRPr="00643409" w:rsidRDefault="00BF7B2A" w:rsidP="00D825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</w:pPr>
          </w:p>
        </w:tc>
        <w:tc>
          <w:tcPr>
            <w:tcW w:w="3310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7B2A" w:rsidRPr="00643409" w:rsidRDefault="00BF7B2A" w:rsidP="00D825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</w:pPr>
          </w:p>
        </w:tc>
      </w:tr>
      <w:tr w:rsidR="00BF7B2A" w:rsidRPr="00643409">
        <w:trPr>
          <w:trHeight w:val="360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F7B2A" w:rsidRPr="00643409" w:rsidRDefault="00BF7B2A" w:rsidP="00D825D8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it-IT"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F7B2A" w:rsidRPr="00643409" w:rsidRDefault="00BF7B2A" w:rsidP="00D825D8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it-IT"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F7B2A" w:rsidRPr="00643409" w:rsidRDefault="00BF7B2A" w:rsidP="00D825D8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it-IT" w:eastAsia="ru-RU"/>
              </w:rPr>
            </w:pPr>
          </w:p>
        </w:tc>
        <w:tc>
          <w:tcPr>
            <w:tcW w:w="166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F7B2A" w:rsidRPr="00643409" w:rsidRDefault="00BF7B2A" w:rsidP="00D825D8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it-IT" w:eastAsia="ru-RU"/>
              </w:rPr>
            </w:pPr>
          </w:p>
        </w:tc>
        <w:tc>
          <w:tcPr>
            <w:tcW w:w="172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F7B2A" w:rsidRPr="00643409" w:rsidRDefault="00BF7B2A" w:rsidP="00D825D8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  <w:lang w:val="it-IT" w:eastAsia="ru-RU"/>
              </w:rPr>
            </w:pPr>
          </w:p>
        </w:tc>
        <w:tc>
          <w:tcPr>
            <w:tcW w:w="3310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7B2A" w:rsidRPr="00643409" w:rsidRDefault="00BF7B2A" w:rsidP="00D825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</w:pPr>
          </w:p>
        </w:tc>
      </w:tr>
      <w:tr w:rsidR="00BF7B2A" w:rsidRPr="00106FC1">
        <w:trPr>
          <w:trHeight w:val="390"/>
        </w:trPr>
        <w:tc>
          <w:tcPr>
            <w:tcW w:w="15334" w:type="dxa"/>
            <w:gridSpan w:val="11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F7B2A" w:rsidRPr="00D825D8" w:rsidRDefault="00BF7B2A" w:rsidP="00D825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D825D8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 xml:space="preserve">MODIFICĂRILE </w:t>
            </w:r>
          </w:p>
        </w:tc>
      </w:tr>
      <w:tr w:rsidR="00BF7B2A" w:rsidRPr="00643409">
        <w:trPr>
          <w:trHeight w:val="390"/>
        </w:trPr>
        <w:tc>
          <w:tcPr>
            <w:tcW w:w="15334" w:type="dxa"/>
            <w:gridSpan w:val="11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F7B2A" w:rsidRPr="00643409" w:rsidRDefault="00BF7B2A" w:rsidP="00D825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it-IT" w:eastAsia="ru-RU"/>
              </w:rPr>
            </w:pPr>
            <w:r w:rsidRPr="00643409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it-IT" w:eastAsia="ru-RU"/>
              </w:rPr>
              <w:t xml:space="preserve">operate în devizul de venituri şi de  cheltuieli privind mijloacele speciale ale </w:t>
            </w:r>
          </w:p>
        </w:tc>
      </w:tr>
      <w:tr w:rsidR="00BF7B2A" w:rsidRPr="00106FC1">
        <w:trPr>
          <w:trHeight w:val="390"/>
        </w:trPr>
        <w:tc>
          <w:tcPr>
            <w:tcW w:w="15334" w:type="dxa"/>
            <w:gridSpan w:val="11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F7B2A" w:rsidRPr="00D825D8" w:rsidRDefault="00BF7B2A" w:rsidP="00D825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en-US" w:eastAsia="ru-RU"/>
              </w:rPr>
            </w:pPr>
            <w:r w:rsidRPr="00D825D8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en-US" w:eastAsia="ru-RU"/>
              </w:rPr>
              <w:t>Liceului Teoretic  ”Tudor Vladimirescu”  pe anul  2014</w:t>
            </w:r>
          </w:p>
        </w:tc>
      </w:tr>
      <w:tr w:rsidR="00BF7B2A" w:rsidRPr="00106FC1">
        <w:trPr>
          <w:trHeight w:val="315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F7B2A" w:rsidRPr="00D825D8" w:rsidRDefault="00BF7B2A" w:rsidP="00D825D8">
            <w:pPr>
              <w:spacing w:after="0" w:line="240" w:lineRule="auto"/>
              <w:jc w:val="center"/>
              <w:rPr>
                <w:rFonts w:ascii="Garamond" w:hAnsi="Garamond" w:cs="Garamond"/>
                <w:b/>
                <w:bCs/>
                <w:i/>
                <w:iCs/>
                <w:sz w:val="24"/>
                <w:szCs w:val="24"/>
                <w:lang w:val="en-US"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F7B2A" w:rsidRPr="00D825D8" w:rsidRDefault="00BF7B2A" w:rsidP="00D825D8">
            <w:pPr>
              <w:spacing w:after="0" w:line="240" w:lineRule="auto"/>
              <w:jc w:val="center"/>
              <w:rPr>
                <w:rFonts w:ascii="Garamond" w:hAnsi="Garamond" w:cs="Garamond"/>
                <w:b/>
                <w:bCs/>
                <w:i/>
                <w:iCs/>
                <w:sz w:val="24"/>
                <w:szCs w:val="24"/>
                <w:lang w:val="en-US"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F7B2A" w:rsidRPr="00D825D8" w:rsidRDefault="00BF7B2A" w:rsidP="00D825D8">
            <w:pPr>
              <w:spacing w:after="0" w:line="240" w:lineRule="auto"/>
              <w:jc w:val="center"/>
              <w:rPr>
                <w:rFonts w:ascii="Garamond" w:hAnsi="Garamond" w:cs="Garamond"/>
                <w:b/>
                <w:bCs/>
                <w:i/>
                <w:iCs/>
                <w:sz w:val="24"/>
                <w:szCs w:val="24"/>
                <w:lang w:val="en-US" w:eastAsia="ru-RU"/>
              </w:rPr>
            </w:pPr>
          </w:p>
        </w:tc>
        <w:tc>
          <w:tcPr>
            <w:tcW w:w="214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F7B2A" w:rsidRPr="00D825D8" w:rsidRDefault="00BF7B2A" w:rsidP="00D825D8">
            <w:pPr>
              <w:spacing w:after="0" w:line="240" w:lineRule="auto"/>
              <w:jc w:val="center"/>
              <w:rPr>
                <w:rFonts w:ascii="Garamond" w:hAnsi="Garamond" w:cs="Garamond"/>
                <w:b/>
                <w:bCs/>
                <w:i/>
                <w:iCs/>
                <w:sz w:val="24"/>
                <w:szCs w:val="24"/>
                <w:lang w:val="en-US" w:eastAsia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F7B2A" w:rsidRPr="00D825D8" w:rsidRDefault="00BF7B2A" w:rsidP="00D825D8">
            <w:pPr>
              <w:spacing w:after="0" w:line="240" w:lineRule="auto"/>
              <w:jc w:val="center"/>
              <w:rPr>
                <w:rFonts w:ascii="Garamond" w:hAnsi="Garamond" w:cs="Garamond"/>
                <w:b/>
                <w:bCs/>
                <w:i/>
                <w:iCs/>
                <w:sz w:val="24"/>
                <w:szCs w:val="24"/>
                <w:lang w:val="en-US" w:eastAsia="ru-RU"/>
              </w:rPr>
            </w:pP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F7B2A" w:rsidRPr="00D825D8" w:rsidRDefault="00BF7B2A" w:rsidP="00D825D8">
            <w:pPr>
              <w:spacing w:after="0" w:line="240" w:lineRule="auto"/>
              <w:jc w:val="center"/>
              <w:rPr>
                <w:rFonts w:ascii="Garamond" w:hAnsi="Garamond" w:cs="Garamond"/>
                <w:b/>
                <w:bCs/>
                <w:i/>
                <w:iCs/>
                <w:sz w:val="24"/>
                <w:szCs w:val="24"/>
                <w:lang w:val="en-US" w:eastAsia="ru-RU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F7B2A" w:rsidRPr="00D825D8" w:rsidRDefault="00BF7B2A" w:rsidP="00D825D8">
            <w:pPr>
              <w:spacing w:after="0" w:line="240" w:lineRule="auto"/>
              <w:jc w:val="center"/>
              <w:rPr>
                <w:rFonts w:ascii="Garamond" w:hAnsi="Garamond" w:cs="Garamond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825D8">
              <w:rPr>
                <w:rFonts w:ascii="Garamond" w:hAnsi="Garamond" w:cs="Garamond"/>
                <w:b/>
                <w:bCs/>
                <w:i/>
                <w:iCs/>
                <w:sz w:val="24"/>
                <w:szCs w:val="24"/>
                <w:lang w:eastAsia="ru-RU"/>
              </w:rPr>
              <w:t>Lei</w:t>
            </w:r>
          </w:p>
        </w:tc>
      </w:tr>
      <w:tr w:rsidR="00BF7B2A" w:rsidRPr="00106FC1">
        <w:trPr>
          <w:trHeight w:val="315"/>
        </w:trPr>
        <w:tc>
          <w:tcPr>
            <w:tcW w:w="52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F7B2A" w:rsidRPr="00D825D8" w:rsidRDefault="00BF7B2A" w:rsidP="00D825D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 w:eastAsia="ru-RU"/>
              </w:rPr>
            </w:pPr>
            <w:r w:rsidRPr="00D825D8"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 w:eastAsia="ru-RU"/>
              </w:rPr>
              <w:t>Denumirea tipurilor de venituri, articolelor de cheltuieli</w:t>
            </w:r>
          </w:p>
        </w:tc>
        <w:tc>
          <w:tcPr>
            <w:tcW w:w="15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F7B2A" w:rsidRPr="00643409" w:rsidRDefault="00BF7B2A" w:rsidP="00D825D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val="es-ES" w:eastAsia="ru-RU"/>
              </w:rPr>
            </w:pPr>
            <w:r w:rsidRPr="00643409">
              <w:rPr>
                <w:rFonts w:ascii="Times New Roman" w:hAnsi="Times New Roman" w:cs="Times New Roman"/>
                <w:i/>
                <w:iCs/>
                <w:sz w:val="28"/>
                <w:szCs w:val="28"/>
                <w:lang w:val="es-ES" w:eastAsia="ru-RU"/>
              </w:rPr>
              <w:t xml:space="preserve">Sume aprobate  în bugetul pe anul 2014                                                                               </w:t>
            </w:r>
          </w:p>
        </w:tc>
        <w:tc>
          <w:tcPr>
            <w:tcW w:w="396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BF7B2A" w:rsidRPr="00D825D8" w:rsidRDefault="00BF7B2A" w:rsidP="00D825D8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 w:eastAsia="ru-RU"/>
              </w:rPr>
            </w:pPr>
            <w:r w:rsidRPr="00643409">
              <w:rPr>
                <w:rFonts w:ascii="Times New Roman" w:hAnsi="Times New Roman" w:cs="Times New Roman"/>
                <w:i/>
                <w:iCs/>
                <w:sz w:val="28"/>
                <w:szCs w:val="28"/>
                <w:lang w:val="es-ES" w:eastAsia="ru-RU"/>
              </w:rPr>
              <w:t xml:space="preserve">        </w:t>
            </w:r>
            <w:r w:rsidRPr="00D825D8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Modificările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 w:eastAsia="ru-RU"/>
              </w:rPr>
              <w:t xml:space="preserve"> operate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F7B2A" w:rsidRPr="00643409" w:rsidRDefault="00BF7B2A" w:rsidP="00D825D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val="it-IT" w:eastAsia="ru-RU"/>
              </w:rPr>
            </w:pPr>
            <w:r w:rsidRPr="00643409">
              <w:rPr>
                <w:rFonts w:ascii="Times New Roman" w:hAnsi="Times New Roman" w:cs="Times New Roman"/>
                <w:i/>
                <w:iCs/>
                <w:sz w:val="28"/>
                <w:szCs w:val="28"/>
                <w:lang w:val="it-IT" w:eastAsia="ru-RU"/>
              </w:rPr>
              <w:t>Planul precizat la data şedinţei ordinare</w:t>
            </w:r>
          </w:p>
        </w:tc>
        <w:tc>
          <w:tcPr>
            <w:tcW w:w="157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F7B2A" w:rsidRPr="00D825D8" w:rsidRDefault="00BF7B2A" w:rsidP="00D825D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 w:eastAsia="ru-RU"/>
              </w:rPr>
            </w:pPr>
            <w:r w:rsidRPr="00D825D8"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 w:eastAsia="ru-RU"/>
              </w:rPr>
              <w:t>Propuneri privind modificarea devizului de venituri şi de cheltuieli</w:t>
            </w:r>
          </w:p>
        </w:tc>
        <w:tc>
          <w:tcPr>
            <w:tcW w:w="141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F7B2A" w:rsidRPr="00D825D8" w:rsidRDefault="00BF7B2A" w:rsidP="00D825D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 w:eastAsia="ru-RU"/>
              </w:rPr>
            </w:pPr>
            <w:r w:rsidRPr="00D825D8"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 w:eastAsia="ru-RU"/>
              </w:rPr>
              <w:t>Planul precizat după şedinţa ordinară</w:t>
            </w:r>
          </w:p>
        </w:tc>
      </w:tr>
      <w:tr w:rsidR="00BF7B2A" w:rsidRPr="00106FC1">
        <w:trPr>
          <w:trHeight w:val="300"/>
        </w:trPr>
        <w:tc>
          <w:tcPr>
            <w:tcW w:w="52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F7B2A" w:rsidRPr="00D825D8" w:rsidRDefault="00BF7B2A" w:rsidP="00D825D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</w:pPr>
          </w:p>
        </w:tc>
        <w:tc>
          <w:tcPr>
            <w:tcW w:w="15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F7B2A" w:rsidRPr="00D825D8" w:rsidRDefault="00BF7B2A" w:rsidP="00D825D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</w:pPr>
          </w:p>
        </w:tc>
        <w:tc>
          <w:tcPr>
            <w:tcW w:w="212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F7B2A" w:rsidRPr="00643409" w:rsidRDefault="00BF7B2A" w:rsidP="00D825D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val="it-IT" w:eastAsia="ru-RU"/>
              </w:rPr>
            </w:pPr>
            <w:r w:rsidRPr="00643409">
              <w:rPr>
                <w:rFonts w:ascii="Times New Roman" w:hAnsi="Times New Roman" w:cs="Times New Roman"/>
                <w:i/>
                <w:iCs/>
                <w:sz w:val="28"/>
                <w:szCs w:val="28"/>
                <w:lang w:val="it-IT" w:eastAsia="ru-RU"/>
              </w:rPr>
              <w:t>conform deciziilor precedente ale Consiliului municipal Chişinău</w:t>
            </w:r>
          </w:p>
        </w:tc>
        <w:tc>
          <w:tcPr>
            <w:tcW w:w="1842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F7B2A" w:rsidRPr="00D825D8" w:rsidRDefault="00BF7B2A" w:rsidP="00D825D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D825D8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din contul redistribuirii mijloacelor</w:t>
            </w:r>
          </w:p>
        </w:tc>
        <w:tc>
          <w:tcPr>
            <w:tcW w:w="156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F7B2A" w:rsidRPr="00D825D8" w:rsidRDefault="00BF7B2A" w:rsidP="00D825D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5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F7B2A" w:rsidRPr="00D825D8" w:rsidRDefault="00BF7B2A" w:rsidP="00D825D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1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F7B2A" w:rsidRPr="00D825D8" w:rsidRDefault="00BF7B2A" w:rsidP="00D825D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BF7B2A" w:rsidRPr="00106FC1">
        <w:trPr>
          <w:trHeight w:val="300"/>
        </w:trPr>
        <w:tc>
          <w:tcPr>
            <w:tcW w:w="52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F7B2A" w:rsidRPr="00D825D8" w:rsidRDefault="00BF7B2A" w:rsidP="00D825D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F7B2A" w:rsidRPr="00D825D8" w:rsidRDefault="00BF7B2A" w:rsidP="00D825D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F7B2A" w:rsidRPr="00D825D8" w:rsidRDefault="00BF7B2A" w:rsidP="00D825D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F7B2A" w:rsidRPr="00D825D8" w:rsidRDefault="00BF7B2A" w:rsidP="00D825D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F7B2A" w:rsidRPr="00D825D8" w:rsidRDefault="00BF7B2A" w:rsidP="00D825D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5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F7B2A" w:rsidRPr="00D825D8" w:rsidRDefault="00BF7B2A" w:rsidP="00D825D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1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F7B2A" w:rsidRPr="00D825D8" w:rsidRDefault="00BF7B2A" w:rsidP="00D825D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BF7B2A" w:rsidRPr="00106FC1">
        <w:trPr>
          <w:trHeight w:val="230"/>
        </w:trPr>
        <w:tc>
          <w:tcPr>
            <w:tcW w:w="52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F7B2A" w:rsidRPr="00D825D8" w:rsidRDefault="00BF7B2A" w:rsidP="00D825D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F7B2A" w:rsidRPr="00D825D8" w:rsidRDefault="00BF7B2A" w:rsidP="00D825D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F7B2A" w:rsidRPr="00D825D8" w:rsidRDefault="00BF7B2A" w:rsidP="00D825D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F7B2A" w:rsidRPr="00D825D8" w:rsidRDefault="00BF7B2A" w:rsidP="00D825D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F7B2A" w:rsidRPr="00D825D8" w:rsidRDefault="00BF7B2A" w:rsidP="00D825D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5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F7B2A" w:rsidRPr="00D825D8" w:rsidRDefault="00BF7B2A" w:rsidP="00D825D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1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F7B2A" w:rsidRPr="00D825D8" w:rsidRDefault="00BF7B2A" w:rsidP="00D825D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BF7B2A" w:rsidRPr="00106FC1">
        <w:trPr>
          <w:trHeight w:val="230"/>
        </w:trPr>
        <w:tc>
          <w:tcPr>
            <w:tcW w:w="52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F7B2A" w:rsidRPr="00D825D8" w:rsidRDefault="00BF7B2A" w:rsidP="00D825D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F7B2A" w:rsidRPr="00D825D8" w:rsidRDefault="00BF7B2A" w:rsidP="00D825D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F7B2A" w:rsidRPr="00D825D8" w:rsidRDefault="00BF7B2A" w:rsidP="00D825D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F7B2A" w:rsidRPr="00D825D8" w:rsidRDefault="00BF7B2A" w:rsidP="00D825D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F7B2A" w:rsidRPr="00D825D8" w:rsidRDefault="00BF7B2A" w:rsidP="00D825D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5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F7B2A" w:rsidRPr="00D825D8" w:rsidRDefault="00BF7B2A" w:rsidP="00D825D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1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F7B2A" w:rsidRPr="00D825D8" w:rsidRDefault="00BF7B2A" w:rsidP="00D825D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BF7B2A" w:rsidRPr="00106FC1">
        <w:trPr>
          <w:trHeight w:val="300"/>
        </w:trPr>
        <w:tc>
          <w:tcPr>
            <w:tcW w:w="52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F7B2A" w:rsidRPr="00D825D8" w:rsidRDefault="00BF7B2A" w:rsidP="00D825D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F7B2A" w:rsidRPr="00D825D8" w:rsidRDefault="00BF7B2A" w:rsidP="00D825D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F7B2A" w:rsidRPr="00D825D8" w:rsidRDefault="00BF7B2A" w:rsidP="00D825D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F7B2A" w:rsidRPr="00D825D8" w:rsidRDefault="00BF7B2A" w:rsidP="00D825D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F7B2A" w:rsidRPr="00D825D8" w:rsidRDefault="00BF7B2A" w:rsidP="00D825D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5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F7B2A" w:rsidRPr="00D825D8" w:rsidRDefault="00BF7B2A" w:rsidP="00D825D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1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F7B2A" w:rsidRPr="00D825D8" w:rsidRDefault="00BF7B2A" w:rsidP="00D825D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BF7B2A" w:rsidRPr="00106FC1">
        <w:trPr>
          <w:trHeight w:val="315"/>
        </w:trPr>
        <w:tc>
          <w:tcPr>
            <w:tcW w:w="52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F7B2A" w:rsidRPr="00D825D8" w:rsidRDefault="00BF7B2A" w:rsidP="00D825D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F7B2A" w:rsidRPr="00D825D8" w:rsidRDefault="00BF7B2A" w:rsidP="00D825D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F7B2A" w:rsidRPr="00D825D8" w:rsidRDefault="00BF7B2A" w:rsidP="00D825D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F7B2A" w:rsidRPr="00D825D8" w:rsidRDefault="00BF7B2A" w:rsidP="00D825D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F7B2A" w:rsidRPr="00D825D8" w:rsidRDefault="00BF7B2A" w:rsidP="00D825D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5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F7B2A" w:rsidRPr="00D825D8" w:rsidRDefault="00BF7B2A" w:rsidP="00D825D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1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F7B2A" w:rsidRPr="00D825D8" w:rsidRDefault="00BF7B2A" w:rsidP="00D825D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BF7B2A" w:rsidRPr="00106FC1">
        <w:trPr>
          <w:trHeight w:val="330"/>
        </w:trPr>
        <w:tc>
          <w:tcPr>
            <w:tcW w:w="5280" w:type="dxa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noWrap/>
            <w:vAlign w:val="center"/>
          </w:tcPr>
          <w:p w:rsidR="00BF7B2A" w:rsidRPr="00D825D8" w:rsidRDefault="00BF7B2A" w:rsidP="00D825D8">
            <w:pPr>
              <w:spacing w:after="0" w:line="240" w:lineRule="auto"/>
              <w:jc w:val="center"/>
              <w:rPr>
                <w:rFonts w:ascii="Garamond" w:hAnsi="Garamond" w:cs="Garamond"/>
                <w:b/>
                <w:bCs/>
                <w:sz w:val="24"/>
                <w:szCs w:val="24"/>
                <w:lang w:eastAsia="ru-RU"/>
              </w:rPr>
            </w:pPr>
            <w:r w:rsidRPr="00D825D8">
              <w:rPr>
                <w:rFonts w:ascii="Garamond" w:hAnsi="Garamond" w:cs="Garamond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center"/>
          </w:tcPr>
          <w:p w:rsidR="00BF7B2A" w:rsidRPr="00D825D8" w:rsidRDefault="00BF7B2A" w:rsidP="00D825D8">
            <w:pPr>
              <w:spacing w:after="0" w:line="240" w:lineRule="auto"/>
              <w:jc w:val="center"/>
              <w:rPr>
                <w:rFonts w:ascii="Garamond" w:hAnsi="Garamond" w:cs="Garamond"/>
                <w:b/>
                <w:bCs/>
                <w:sz w:val="24"/>
                <w:szCs w:val="24"/>
                <w:lang w:eastAsia="ru-RU"/>
              </w:rPr>
            </w:pPr>
            <w:r w:rsidRPr="00D825D8">
              <w:rPr>
                <w:rFonts w:ascii="Garamond" w:hAnsi="Garamond" w:cs="Garamond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center"/>
          </w:tcPr>
          <w:p w:rsidR="00BF7B2A" w:rsidRPr="00D825D8" w:rsidRDefault="00BF7B2A" w:rsidP="00D825D8">
            <w:pPr>
              <w:spacing w:after="0" w:line="240" w:lineRule="auto"/>
              <w:jc w:val="center"/>
              <w:rPr>
                <w:rFonts w:ascii="Garamond" w:hAnsi="Garamond" w:cs="Garamond"/>
                <w:b/>
                <w:bCs/>
                <w:sz w:val="24"/>
                <w:szCs w:val="24"/>
                <w:lang w:eastAsia="ru-RU"/>
              </w:rPr>
            </w:pPr>
            <w:r w:rsidRPr="00D825D8">
              <w:rPr>
                <w:rFonts w:ascii="Garamond" w:hAnsi="Garamond" w:cs="Garamond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center"/>
          </w:tcPr>
          <w:p w:rsidR="00BF7B2A" w:rsidRPr="00D825D8" w:rsidRDefault="00BF7B2A" w:rsidP="00D825D8">
            <w:pPr>
              <w:spacing w:after="0" w:line="240" w:lineRule="auto"/>
              <w:jc w:val="center"/>
              <w:rPr>
                <w:rFonts w:ascii="Garamond" w:hAnsi="Garamond" w:cs="Garamond"/>
                <w:b/>
                <w:bCs/>
                <w:sz w:val="24"/>
                <w:szCs w:val="24"/>
                <w:lang w:eastAsia="ru-RU"/>
              </w:rPr>
            </w:pPr>
            <w:r w:rsidRPr="00D825D8">
              <w:rPr>
                <w:rFonts w:ascii="Garamond" w:hAnsi="Garamond" w:cs="Garamond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center"/>
          </w:tcPr>
          <w:p w:rsidR="00BF7B2A" w:rsidRPr="00D825D8" w:rsidRDefault="00BF7B2A" w:rsidP="00D825D8">
            <w:pPr>
              <w:spacing w:after="0" w:line="240" w:lineRule="auto"/>
              <w:jc w:val="center"/>
              <w:rPr>
                <w:rFonts w:ascii="Garamond" w:hAnsi="Garamond" w:cs="Garamond"/>
                <w:b/>
                <w:bCs/>
                <w:sz w:val="24"/>
                <w:szCs w:val="24"/>
                <w:lang w:eastAsia="ru-RU"/>
              </w:rPr>
            </w:pPr>
            <w:r w:rsidRPr="00D825D8">
              <w:rPr>
                <w:rFonts w:ascii="Garamond" w:hAnsi="Garamond" w:cs="Garamond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7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center"/>
          </w:tcPr>
          <w:p w:rsidR="00BF7B2A" w:rsidRPr="00D825D8" w:rsidRDefault="00BF7B2A" w:rsidP="00D825D8">
            <w:pPr>
              <w:spacing w:after="0" w:line="240" w:lineRule="auto"/>
              <w:jc w:val="center"/>
              <w:rPr>
                <w:rFonts w:ascii="Garamond" w:hAnsi="Garamond" w:cs="Garamond"/>
                <w:b/>
                <w:bCs/>
                <w:sz w:val="24"/>
                <w:szCs w:val="24"/>
                <w:lang w:eastAsia="ru-RU"/>
              </w:rPr>
            </w:pPr>
            <w:r w:rsidRPr="00D825D8">
              <w:rPr>
                <w:rFonts w:ascii="Garamond" w:hAnsi="Garamond" w:cs="Garamond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noWrap/>
            <w:vAlign w:val="center"/>
          </w:tcPr>
          <w:p w:rsidR="00BF7B2A" w:rsidRPr="00D825D8" w:rsidRDefault="00BF7B2A" w:rsidP="00D825D8">
            <w:pPr>
              <w:spacing w:after="0" w:line="240" w:lineRule="auto"/>
              <w:jc w:val="center"/>
              <w:rPr>
                <w:rFonts w:ascii="Garamond" w:hAnsi="Garamond" w:cs="Garamond"/>
                <w:b/>
                <w:bCs/>
                <w:sz w:val="24"/>
                <w:szCs w:val="24"/>
                <w:lang w:eastAsia="ru-RU"/>
              </w:rPr>
            </w:pPr>
            <w:r w:rsidRPr="00D825D8">
              <w:rPr>
                <w:rFonts w:ascii="Garamond" w:hAnsi="Garamond" w:cs="Garamond"/>
                <w:b/>
                <w:bCs/>
                <w:sz w:val="24"/>
                <w:szCs w:val="24"/>
                <w:lang w:eastAsia="ru-RU"/>
              </w:rPr>
              <w:t>7</w:t>
            </w:r>
          </w:p>
        </w:tc>
      </w:tr>
      <w:tr w:rsidR="00BF7B2A" w:rsidRPr="00106FC1">
        <w:trPr>
          <w:trHeight w:val="345"/>
        </w:trPr>
        <w:tc>
          <w:tcPr>
            <w:tcW w:w="5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F7B2A" w:rsidRPr="00D825D8" w:rsidRDefault="00BF7B2A" w:rsidP="00D825D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825D8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Venituri – în total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2A" w:rsidRPr="00056C32" w:rsidRDefault="00BF7B2A" w:rsidP="00D825D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56C3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67400,00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2A" w:rsidRPr="00056C32" w:rsidRDefault="00BF7B2A" w:rsidP="00D825D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56C3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2A" w:rsidRPr="00056C32" w:rsidRDefault="00BF7B2A" w:rsidP="00D825D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56C3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2A" w:rsidRPr="00056C32" w:rsidRDefault="00BF7B2A" w:rsidP="00D825D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56C3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67400,00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2A" w:rsidRPr="00056C32" w:rsidRDefault="00BF7B2A" w:rsidP="00D825D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56C3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7146,81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BF7B2A" w:rsidRPr="00056C32" w:rsidRDefault="00BF7B2A" w:rsidP="00D825D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56C3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74546,81</w:t>
            </w:r>
          </w:p>
        </w:tc>
      </w:tr>
      <w:tr w:rsidR="00BF7B2A" w:rsidRPr="00106FC1">
        <w:trPr>
          <w:trHeight w:val="345"/>
        </w:trPr>
        <w:tc>
          <w:tcPr>
            <w:tcW w:w="5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F7B2A" w:rsidRPr="00D825D8" w:rsidRDefault="00BF7B2A" w:rsidP="00D825D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825D8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Pr="00D825D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Soldul la începutul anului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2A" w:rsidRPr="00056C32" w:rsidRDefault="00BF7B2A" w:rsidP="00D825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56C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2A" w:rsidRPr="00056C32" w:rsidRDefault="00BF7B2A" w:rsidP="00D825D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56C3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2A" w:rsidRPr="00056C32" w:rsidRDefault="00BF7B2A" w:rsidP="00D825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56C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2A" w:rsidRPr="00056C32" w:rsidRDefault="00BF7B2A" w:rsidP="00D825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56C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2A" w:rsidRPr="00056C32" w:rsidRDefault="00BF7B2A" w:rsidP="00D825D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56C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7146,81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BF7B2A" w:rsidRPr="00056C32" w:rsidRDefault="00BF7B2A" w:rsidP="00D825D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56C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7146,81</w:t>
            </w:r>
          </w:p>
        </w:tc>
      </w:tr>
      <w:tr w:rsidR="00BF7B2A" w:rsidRPr="00106FC1">
        <w:trPr>
          <w:trHeight w:val="300"/>
        </w:trPr>
        <w:tc>
          <w:tcPr>
            <w:tcW w:w="5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F7B2A" w:rsidRPr="00643409" w:rsidRDefault="00BF7B2A" w:rsidP="00D825D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it-IT" w:eastAsia="ru-RU"/>
              </w:rPr>
            </w:pPr>
            <w:r w:rsidRPr="00643409">
              <w:rPr>
                <w:rFonts w:ascii="Times New Roman" w:hAnsi="Times New Roman" w:cs="Times New Roman"/>
                <w:sz w:val="28"/>
                <w:szCs w:val="28"/>
                <w:lang w:val="it-IT" w:eastAsia="ru-RU"/>
              </w:rPr>
              <w:t>Categoria II. Plata pentru chiria/arenda bunurilor proprietate publică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2A" w:rsidRPr="00643409" w:rsidRDefault="00BF7B2A" w:rsidP="00D825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</w:pPr>
            <w:r w:rsidRPr="00643409"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2A" w:rsidRPr="00643409" w:rsidRDefault="00BF7B2A" w:rsidP="00D825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</w:pPr>
            <w:r w:rsidRPr="00643409"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  <w:t> 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2A" w:rsidRPr="00643409" w:rsidRDefault="00BF7B2A" w:rsidP="00D825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</w:pPr>
            <w:r w:rsidRPr="00643409"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2A" w:rsidRPr="00643409" w:rsidRDefault="00BF7B2A" w:rsidP="00D825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</w:pPr>
            <w:r w:rsidRPr="00643409"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2A" w:rsidRPr="00056C32" w:rsidRDefault="00BF7B2A" w:rsidP="00D825D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56C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7146,81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BF7B2A" w:rsidRPr="00056C32" w:rsidRDefault="00BF7B2A" w:rsidP="00D825D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56C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7146,81</w:t>
            </w:r>
          </w:p>
        </w:tc>
      </w:tr>
      <w:tr w:rsidR="00BF7B2A" w:rsidRPr="00106FC1">
        <w:trPr>
          <w:trHeight w:val="345"/>
        </w:trPr>
        <w:tc>
          <w:tcPr>
            <w:tcW w:w="5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F7B2A" w:rsidRPr="00D825D8" w:rsidRDefault="00BF7B2A" w:rsidP="00D825D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825D8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Veniturile anului curent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2A" w:rsidRPr="00056C32" w:rsidRDefault="00BF7B2A" w:rsidP="00D825D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56C3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67400,00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2A" w:rsidRPr="00056C32" w:rsidRDefault="00BF7B2A" w:rsidP="00D825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56C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2A" w:rsidRPr="00056C32" w:rsidRDefault="00BF7B2A" w:rsidP="00D825D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56C3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2A" w:rsidRPr="00056C32" w:rsidRDefault="00BF7B2A" w:rsidP="00D825D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56C3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67400,00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2A" w:rsidRPr="00056C32" w:rsidRDefault="00BF7B2A" w:rsidP="00D825D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56C3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BF7B2A" w:rsidRPr="00056C32" w:rsidRDefault="00BF7B2A" w:rsidP="00D825D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56C3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67400,00</w:t>
            </w:r>
          </w:p>
        </w:tc>
      </w:tr>
      <w:tr w:rsidR="00BF7B2A" w:rsidRPr="00106FC1">
        <w:trPr>
          <w:trHeight w:val="300"/>
        </w:trPr>
        <w:tc>
          <w:tcPr>
            <w:tcW w:w="5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F7B2A" w:rsidRPr="00643409" w:rsidRDefault="00BF7B2A" w:rsidP="00D825D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it-IT" w:eastAsia="ru-RU"/>
              </w:rPr>
            </w:pPr>
            <w:r w:rsidRPr="00643409">
              <w:rPr>
                <w:rFonts w:ascii="Times New Roman" w:hAnsi="Times New Roman" w:cs="Times New Roman"/>
                <w:sz w:val="28"/>
                <w:szCs w:val="28"/>
                <w:lang w:val="it-IT" w:eastAsia="ru-RU"/>
              </w:rPr>
              <w:t>Categoria II. Plata pentru chiria/arenda bunurilor proprietate publică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2A" w:rsidRPr="00056C32" w:rsidRDefault="00BF7B2A" w:rsidP="00D825D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56C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67400,00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2A" w:rsidRPr="00056C32" w:rsidRDefault="00BF7B2A" w:rsidP="00D825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56C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2A" w:rsidRPr="00056C32" w:rsidRDefault="00BF7B2A" w:rsidP="00D825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56C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2A" w:rsidRPr="00056C32" w:rsidRDefault="00BF7B2A" w:rsidP="00D825D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56C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67400,00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2A" w:rsidRPr="00056C32" w:rsidRDefault="00BF7B2A" w:rsidP="00D825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56C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BF7B2A" w:rsidRPr="00056C32" w:rsidRDefault="00BF7B2A" w:rsidP="00D825D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56C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67400,00</w:t>
            </w:r>
          </w:p>
        </w:tc>
      </w:tr>
      <w:tr w:rsidR="00BF7B2A" w:rsidRPr="00106FC1">
        <w:trPr>
          <w:trHeight w:val="285"/>
        </w:trPr>
        <w:tc>
          <w:tcPr>
            <w:tcW w:w="5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F7B2A" w:rsidRPr="00D825D8" w:rsidRDefault="00BF7B2A" w:rsidP="00D825D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825D8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Cheltuieli – în total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2A" w:rsidRPr="00056C32" w:rsidRDefault="00BF7B2A" w:rsidP="00D825D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56C3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67400,00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2A" w:rsidRPr="00056C32" w:rsidRDefault="00BF7B2A" w:rsidP="00D825D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56C3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2A" w:rsidRPr="00056C32" w:rsidRDefault="00BF7B2A" w:rsidP="00D825D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56C3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2A" w:rsidRPr="00056C32" w:rsidRDefault="00BF7B2A" w:rsidP="00D825D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56C3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67400,00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2A" w:rsidRPr="00056C32" w:rsidRDefault="00BF7B2A" w:rsidP="00D825D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56C3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7146,81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BF7B2A" w:rsidRPr="00056C32" w:rsidRDefault="00BF7B2A" w:rsidP="00D825D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56C3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74546,81</w:t>
            </w:r>
          </w:p>
        </w:tc>
      </w:tr>
      <w:tr w:rsidR="00BF7B2A" w:rsidRPr="00106FC1">
        <w:trPr>
          <w:trHeight w:val="315"/>
        </w:trPr>
        <w:tc>
          <w:tcPr>
            <w:tcW w:w="5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2A" w:rsidRPr="00D825D8" w:rsidRDefault="00BF7B2A" w:rsidP="00D825D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825D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113.00 “Plata mărfurilor şi serviciilor”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2A" w:rsidRPr="00056C32" w:rsidRDefault="00BF7B2A" w:rsidP="00D825D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56C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67400,00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2A" w:rsidRPr="00056C32" w:rsidRDefault="00BF7B2A" w:rsidP="00D825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56C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2A" w:rsidRPr="00056C32" w:rsidRDefault="00BF7B2A" w:rsidP="00D825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56C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2A" w:rsidRPr="00056C32" w:rsidRDefault="00BF7B2A" w:rsidP="00D825D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56C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67400,00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2A" w:rsidRPr="00056C32" w:rsidRDefault="00BF7B2A" w:rsidP="00D825D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56C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7146,81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BF7B2A" w:rsidRPr="00056C32" w:rsidRDefault="00BF7B2A" w:rsidP="00D825D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56C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74546,81</w:t>
            </w:r>
          </w:p>
        </w:tc>
      </w:tr>
      <w:tr w:rsidR="00BF7B2A" w:rsidRPr="00106FC1">
        <w:trPr>
          <w:trHeight w:val="645"/>
        </w:trPr>
        <w:tc>
          <w:tcPr>
            <w:tcW w:w="5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2A" w:rsidRPr="00D825D8" w:rsidRDefault="00BF7B2A" w:rsidP="00D825D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 w:rsidRPr="00D825D8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113.03 “Rechizite de birou, materiale şi obiecte de uz gospodăresc”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2A" w:rsidRPr="00056C32" w:rsidRDefault="00BF7B2A" w:rsidP="00D825D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56C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29000,00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2A" w:rsidRPr="00056C32" w:rsidRDefault="00BF7B2A" w:rsidP="00D825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56C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2A" w:rsidRPr="00056C32" w:rsidRDefault="00BF7B2A" w:rsidP="00D825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56C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2A" w:rsidRPr="00056C32" w:rsidRDefault="00BF7B2A" w:rsidP="00D825D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56C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29000,00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2A" w:rsidRPr="00056C32" w:rsidRDefault="00BF7B2A" w:rsidP="00D825D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56C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7146,81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BF7B2A" w:rsidRPr="00056C32" w:rsidRDefault="00BF7B2A" w:rsidP="00D825D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56C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36146,81</w:t>
            </w:r>
          </w:p>
        </w:tc>
      </w:tr>
      <w:tr w:rsidR="00BF7B2A" w:rsidRPr="00106FC1">
        <w:trPr>
          <w:trHeight w:val="375"/>
        </w:trPr>
        <w:tc>
          <w:tcPr>
            <w:tcW w:w="5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F7B2A" w:rsidRPr="00D825D8" w:rsidRDefault="00BF7B2A" w:rsidP="00D825D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 w:rsidRPr="00D825D8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113.17 “Reparaţii curente ale clădirilor şi încăperilor”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2A" w:rsidRPr="00056C32" w:rsidRDefault="00BF7B2A" w:rsidP="00D825D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56C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38400,00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2A" w:rsidRPr="00056C32" w:rsidRDefault="00BF7B2A" w:rsidP="00D825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56C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2A" w:rsidRPr="00056C32" w:rsidRDefault="00BF7B2A" w:rsidP="00D825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56C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2A" w:rsidRPr="00056C32" w:rsidRDefault="00BF7B2A" w:rsidP="00D825D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56C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38400,00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B2A" w:rsidRPr="00056C32" w:rsidRDefault="00BF7B2A" w:rsidP="00D825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56C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BF7B2A" w:rsidRPr="00056C32" w:rsidRDefault="00BF7B2A" w:rsidP="00D825D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56C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38400,00</w:t>
            </w:r>
          </w:p>
        </w:tc>
      </w:tr>
      <w:tr w:rsidR="00BF7B2A" w:rsidRPr="00106FC1">
        <w:trPr>
          <w:trHeight w:val="315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F7B2A" w:rsidRPr="00D825D8" w:rsidRDefault="00BF7B2A" w:rsidP="00D825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en-US"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F7B2A" w:rsidRPr="00D825D8" w:rsidRDefault="00BF7B2A" w:rsidP="00D825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en-US" w:eastAsia="ru-RU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F7B2A" w:rsidRPr="00D825D8" w:rsidRDefault="00BF7B2A" w:rsidP="00D825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en-US" w:eastAsia="ru-RU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F7B2A" w:rsidRPr="00D825D8" w:rsidRDefault="00BF7B2A" w:rsidP="00D825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en-US" w:eastAsia="ru-RU"/>
              </w:rPr>
            </w:pPr>
          </w:p>
        </w:tc>
        <w:tc>
          <w:tcPr>
            <w:tcW w:w="4546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F7B2A" w:rsidRPr="00D825D8" w:rsidRDefault="00BF7B2A" w:rsidP="00056C3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106FC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SECRETAR  AL CONSILIULUI</w:t>
            </w:r>
          </w:p>
        </w:tc>
      </w:tr>
      <w:tr w:rsidR="00BF7B2A" w:rsidRPr="00106FC1">
        <w:trPr>
          <w:trHeight w:val="315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F7B2A" w:rsidRPr="00D825D8" w:rsidRDefault="00BF7B2A" w:rsidP="00D825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F7B2A" w:rsidRPr="00D825D8" w:rsidRDefault="00BF7B2A" w:rsidP="00D825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F7B2A" w:rsidRPr="00D825D8" w:rsidRDefault="00BF7B2A" w:rsidP="00D825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F7B2A" w:rsidRPr="00D825D8" w:rsidRDefault="00BF7B2A" w:rsidP="00D825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5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F7B2A" w:rsidRPr="00D825D8" w:rsidRDefault="00BF7B2A" w:rsidP="00D825D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825D8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Valeriu Didencu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F7B2A" w:rsidRPr="00D825D8" w:rsidRDefault="00BF7B2A" w:rsidP="00D825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F7B2A" w:rsidRDefault="00BF7B2A"/>
    <w:sectPr w:rsidR="00BF7B2A" w:rsidSect="00D825D8">
      <w:pgSz w:w="16838" w:h="11906" w:orient="landscape"/>
      <w:pgMar w:top="964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25D8"/>
    <w:rsid w:val="00056C32"/>
    <w:rsid w:val="00106FC1"/>
    <w:rsid w:val="002628D8"/>
    <w:rsid w:val="003E3EF1"/>
    <w:rsid w:val="00643409"/>
    <w:rsid w:val="0072446E"/>
    <w:rsid w:val="00AC3455"/>
    <w:rsid w:val="00BF7B2A"/>
    <w:rsid w:val="00D825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28D8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5861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</TotalTime>
  <Pages>2</Pages>
  <Words>233</Words>
  <Characters>1331</Characters>
  <Application>Microsoft Office Outlook</Application>
  <DocSecurity>0</DocSecurity>
  <Lines>0</Lines>
  <Paragraphs>0</Paragraphs>
  <ScaleCrop>false</ScaleCrop>
  <Company>Company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mariana golomoz</dc:creator>
  <cp:keywords/>
  <dc:description/>
  <cp:lastModifiedBy>omocanu</cp:lastModifiedBy>
  <cp:revision>4</cp:revision>
  <cp:lastPrinted>2014-03-20T15:12:00Z</cp:lastPrinted>
  <dcterms:created xsi:type="dcterms:W3CDTF">2014-03-20T13:15:00Z</dcterms:created>
  <dcterms:modified xsi:type="dcterms:W3CDTF">2014-05-26T12:42:00Z</dcterms:modified>
</cp:coreProperties>
</file>